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F82" w:rsidRDefault="000D5F82" w:rsidP="000D5F82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William CRATHORN</w:t>
      </w:r>
      <w:r>
        <w:rPr>
          <w:rFonts w:ascii="Times New Roman"/>
        </w:rPr>
        <w:t xml:space="preserve">       (fl.1446)</w:t>
      </w:r>
    </w:p>
    <w:p w:rsidR="000D5F82" w:rsidRDefault="000D5F82" w:rsidP="000D5F82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 </w:t>
      </w:r>
    </w:p>
    <w:p w:rsidR="000D5F82" w:rsidRDefault="000D5F82" w:rsidP="000D5F82">
      <w:pPr>
        <w:pStyle w:val="Body"/>
        <w:rPr>
          <w:rFonts w:ascii="Times New Roman" w:eastAsia="Times New Roman" w:hAnsi="Times New Roman" w:cs="Times New Roman"/>
        </w:rPr>
      </w:pPr>
    </w:p>
    <w:p w:rsidR="000D5F82" w:rsidRDefault="000D5F82" w:rsidP="000D5F82">
      <w:pPr>
        <w:pStyle w:val="Body"/>
        <w:rPr>
          <w:rFonts w:ascii="Times New Roman" w:eastAsia="Times New Roman" w:hAnsi="Times New Roman" w:cs="Times New Roman"/>
        </w:rPr>
      </w:pPr>
    </w:p>
    <w:p w:rsidR="000D5F82" w:rsidRDefault="000D5F82" w:rsidP="000D5F82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He was one of the Chamberlains.    (R.F.Y. p.165)</w:t>
      </w:r>
    </w:p>
    <w:p w:rsidR="000D5F82" w:rsidRDefault="000D5F82" w:rsidP="000D5F82">
      <w:pPr>
        <w:pStyle w:val="Body"/>
        <w:rPr>
          <w:rFonts w:ascii="Times New Roman" w:eastAsia="Times New Roman" w:hAnsi="Times New Roman" w:cs="Times New Roman"/>
        </w:rPr>
      </w:pPr>
    </w:p>
    <w:p w:rsidR="000D5F82" w:rsidRDefault="000D5F82" w:rsidP="000D5F82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0D5F82" w:rsidP="000D5F82">
      <w:pPr>
        <w:pStyle w:val="NoSpacing"/>
      </w:pPr>
      <w:r>
        <w:t>24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F82" w:rsidRDefault="000D5F82" w:rsidP="00920DE3">
      <w:pPr>
        <w:spacing w:after="0" w:line="240" w:lineRule="auto"/>
      </w:pPr>
      <w:r>
        <w:separator/>
      </w:r>
    </w:p>
  </w:endnote>
  <w:endnote w:type="continuationSeparator" w:id="0">
    <w:p w:rsidR="000D5F82" w:rsidRDefault="000D5F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F82" w:rsidRDefault="000D5F82" w:rsidP="00920DE3">
      <w:pPr>
        <w:spacing w:after="0" w:line="240" w:lineRule="auto"/>
      </w:pPr>
      <w:r>
        <w:separator/>
      </w:r>
    </w:p>
  </w:footnote>
  <w:footnote w:type="continuationSeparator" w:id="0">
    <w:p w:rsidR="000D5F82" w:rsidRDefault="000D5F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82"/>
    <w:rsid w:val="000D5F8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D5F8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D5F8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2013-12-06T19:57:00Z</dcterms:created>
  <dcterms:modified xsi:type="dcterms:W3CDTF">2013-12-06T19:57:00Z</dcterms:modified>
</cp:coreProperties>
</file>